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6EE69B3D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C46A49">
        <w:rPr>
          <w:rFonts w:cs="Arial"/>
          <w:b/>
          <w:bCs/>
          <w:noProof/>
          <w:sz w:val="24"/>
          <w:szCs w:val="24"/>
        </w:rPr>
        <w:t>7481</w:t>
      </w:r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1E45CE33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144D65">
        <w:rPr>
          <w:rFonts w:ascii="Arial" w:hAnsi="Arial" w:cs="Arial"/>
          <w:b/>
        </w:rPr>
        <w:t>, NTT DOCOMO</w:t>
      </w:r>
    </w:p>
    <w:p w14:paraId="389A809E" w14:textId="74F254DF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</w:t>
      </w:r>
      <w:r w:rsidR="00482E7C">
        <w:rPr>
          <w:rFonts w:ascii="Arial" w:hAnsi="Arial" w:cs="Arial"/>
          <w:b/>
        </w:rPr>
        <w:t xml:space="preserve">Interim conclusion </w:t>
      </w:r>
      <w:r w:rsidR="000929DD">
        <w:rPr>
          <w:rFonts w:ascii="Arial" w:hAnsi="Arial" w:cs="Arial"/>
          <w:b/>
        </w:rPr>
        <w:t>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2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4C9B21EE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D506D4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D506D4">
        <w:rPr>
          <w:rFonts w:ascii="Arial" w:hAnsi="Arial" w:cs="Arial"/>
          <w:i/>
          <w:iCs/>
        </w:rPr>
        <w:t>interim conclusions</w:t>
      </w:r>
      <w:r w:rsidR="000929DD">
        <w:rPr>
          <w:rFonts w:ascii="Arial" w:hAnsi="Arial" w:cs="Arial"/>
          <w:i/>
          <w:iCs/>
        </w:rPr>
        <w:t xml:space="preserve"> derived from the </w:t>
      </w:r>
      <w:proofErr w:type="spellStart"/>
      <w:r w:rsidR="00D506D4">
        <w:rPr>
          <w:rFonts w:ascii="Arial" w:hAnsi="Arial" w:cs="Arial"/>
          <w:i/>
          <w:iCs/>
        </w:rPr>
        <w:t>oberservations</w:t>
      </w:r>
      <w:proofErr w:type="spellEnd"/>
      <w:r w:rsidR="00EA4372">
        <w:rPr>
          <w:rFonts w:ascii="Arial" w:hAnsi="Arial" w:cs="Arial"/>
          <w:i/>
          <w:iCs/>
        </w:rPr>
        <w:t xml:space="preserve"> related to Key Issue #2.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3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3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4" w:name="_Hlk520730635"/>
    </w:p>
    <w:p w14:paraId="17CD7825" w14:textId="409C47F4" w:rsidR="007847A0" w:rsidRDefault="007847A0" w:rsidP="00473977">
      <w:pPr>
        <w:rPr>
          <w:lang w:eastAsia="zh-CN"/>
        </w:rPr>
      </w:pPr>
      <w:r>
        <w:rPr>
          <w:lang w:eastAsia="zh-CN"/>
        </w:rPr>
        <w:t xml:space="preserve">Based on the </w:t>
      </w:r>
      <w:r w:rsidRPr="007847A0">
        <w:rPr>
          <w:lang w:eastAsia="zh-CN"/>
        </w:rPr>
        <w:t>evaluation</w:t>
      </w:r>
      <w:r w:rsidR="00C46A49">
        <w:rPr>
          <w:lang w:eastAsia="zh-CN"/>
        </w:rPr>
        <w:t xml:space="preserve"> in</w:t>
      </w:r>
      <w:r>
        <w:rPr>
          <w:lang w:eastAsia="zh-CN"/>
        </w:rPr>
        <w:t xml:space="preserve"> S2-200</w:t>
      </w:r>
      <w:r w:rsidR="00C46A49">
        <w:rPr>
          <w:lang w:eastAsia="zh-CN"/>
        </w:rPr>
        <w:t>7479</w:t>
      </w:r>
      <w:r>
        <w:rPr>
          <w:lang w:eastAsia="zh-CN"/>
        </w:rPr>
        <w:t>, it is proposed that conclusion</w:t>
      </w:r>
      <w:r w:rsidR="004B709E">
        <w:rPr>
          <w:lang w:eastAsia="zh-CN"/>
        </w:rPr>
        <w:t>s</w:t>
      </w:r>
      <w:r>
        <w:rPr>
          <w:lang w:eastAsia="zh-CN"/>
        </w:rPr>
        <w:t xml:space="preserve"> should </w:t>
      </w:r>
      <w:proofErr w:type="spellStart"/>
      <w:r>
        <w:rPr>
          <w:lang w:eastAsia="zh-CN"/>
        </w:rPr>
        <w:t>agreed</w:t>
      </w:r>
      <w:proofErr w:type="spellEnd"/>
      <w:r>
        <w:rPr>
          <w:lang w:eastAsia="zh-CN"/>
        </w:rPr>
        <w:t xml:space="preserve"> per category.</w:t>
      </w:r>
    </w:p>
    <w:p w14:paraId="665E25DE" w14:textId="77777777" w:rsidR="007847A0" w:rsidRDefault="007847A0" w:rsidP="007847A0">
      <w:pPr>
        <w:rPr>
          <w:lang w:val="en-US"/>
        </w:rPr>
      </w:pPr>
    </w:p>
    <w:p w14:paraId="44DF93FC" w14:textId="3B79061D" w:rsidR="007847A0" w:rsidRDefault="004B709E" w:rsidP="004B709E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7847A0" w:rsidRPr="000B4D76">
        <w:rPr>
          <w:rFonts w:hint="eastAsia"/>
          <w:lang w:eastAsia="ko-KR"/>
        </w:rPr>
        <w:t>Proposal</w:t>
      </w:r>
    </w:p>
    <w:p w14:paraId="66813CBE" w14:textId="57EB54C6" w:rsidR="00DA19CB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482E7C">
        <w:rPr>
          <w:lang w:eastAsia="zh-CN"/>
        </w:rPr>
        <w:t xml:space="preserve">include the following </w:t>
      </w:r>
      <w:r w:rsidR="00462E54">
        <w:rPr>
          <w:lang w:eastAsia="zh-CN"/>
        </w:rPr>
        <w:t>conclusions</w:t>
      </w:r>
      <w:r w:rsidR="00482E7C">
        <w:rPr>
          <w:lang w:eastAsia="zh-CN"/>
        </w:rPr>
        <w:t xml:space="preserve"> into TR 23.700-91.</w:t>
      </w:r>
    </w:p>
    <w:p w14:paraId="6E855B3B" w14:textId="77777777" w:rsidR="00482E7C" w:rsidRDefault="00482E7C" w:rsidP="00473977">
      <w:pPr>
        <w:rPr>
          <w:lang w:eastAsia="ko-KR"/>
        </w:rPr>
      </w:pPr>
    </w:p>
    <w:p w14:paraId="40DD821C" w14:textId="439E5EFF" w:rsidR="002D4309" w:rsidRPr="00482E7C" w:rsidRDefault="00AC48F7" w:rsidP="00482E7C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  <w:bookmarkEnd w:id="4"/>
    </w:p>
    <w:p w14:paraId="1AC26B74" w14:textId="11A61215" w:rsidR="00CE256B" w:rsidRDefault="002D4309" w:rsidP="002D4309">
      <w:pPr>
        <w:pStyle w:val="Heading2"/>
      </w:pPr>
      <w:r>
        <w:t>8.2</w:t>
      </w:r>
      <w:r>
        <w:tab/>
      </w:r>
      <w:r w:rsidR="00F02B59">
        <w:t xml:space="preserve">Key Issue #2: </w:t>
      </w:r>
      <w:r w:rsidR="007A01AC">
        <w:t>Multiple NWDAF instances</w:t>
      </w:r>
    </w:p>
    <w:p w14:paraId="7D76E6C7" w14:textId="636891A8" w:rsidR="00EE7650" w:rsidRDefault="00EE7650" w:rsidP="00EE7650">
      <w:pPr>
        <w:pStyle w:val="Heading3"/>
      </w:pPr>
      <w:r>
        <w:t>8.2.</w:t>
      </w:r>
      <w:r w:rsidR="004D7698">
        <w:t>1</w:t>
      </w:r>
      <w:r>
        <w:tab/>
      </w:r>
      <w:r w:rsidR="007847A0">
        <w:t>H</w:t>
      </w:r>
      <w:r>
        <w:t>ierarchical NWDAF architecture</w:t>
      </w:r>
      <w:r w:rsidR="007847A0">
        <w:t xml:space="preserve"> (category</w:t>
      </w:r>
      <w:r w:rsidR="00144D65">
        <w:t xml:space="preserve"> </w:t>
      </w:r>
      <w:r w:rsidR="007847A0">
        <w:t>#1)</w:t>
      </w:r>
    </w:p>
    <w:p w14:paraId="34891285" w14:textId="2CE537E5" w:rsidR="004D7698" w:rsidRPr="004D7698" w:rsidRDefault="004D7698" w:rsidP="004D7698">
      <w:r>
        <w:t xml:space="preserve">The following </w:t>
      </w:r>
      <w:r w:rsidR="007847A0">
        <w:t>principles are proposed for the normative work on</w:t>
      </w:r>
      <w:r>
        <w:t xml:space="preserve"> "NWDAF interactions in hierarchical </w:t>
      </w:r>
      <w:bookmarkStart w:id="5" w:name="_GoBack"/>
      <w:bookmarkEnd w:id="5"/>
      <w:r>
        <w:t xml:space="preserve">NWDAF architecture" and "Analytics aggregation in hierarchical NWDAF architecture": </w:t>
      </w:r>
    </w:p>
    <w:p w14:paraId="5543BDEF" w14:textId="1403788E" w:rsidR="00652572" w:rsidRDefault="008247F2" w:rsidP="00144D65">
      <w:pPr>
        <w:pStyle w:val="BN"/>
        <w:numPr>
          <w:ilvl w:val="0"/>
          <w:numId w:val="28"/>
        </w:numPr>
      </w:pPr>
      <w:r>
        <w:t>NWDAF architecture</w:t>
      </w:r>
      <w:r w:rsidR="007847A0">
        <w:t xml:space="preserve"> should </w:t>
      </w:r>
      <w:r w:rsidR="00144D65">
        <w:t>allow</w:t>
      </w:r>
      <w:r>
        <w:t xml:space="preserve"> </w:t>
      </w:r>
      <w:r w:rsidR="00144D65">
        <w:t xml:space="preserve">for </w:t>
      </w:r>
      <w:r>
        <w:t>flexible number of layers.</w:t>
      </w:r>
    </w:p>
    <w:p w14:paraId="4728036A" w14:textId="79ABAD83" w:rsidR="008247F2" w:rsidRDefault="007847A0" w:rsidP="00144D65">
      <w:pPr>
        <w:pStyle w:val="BN"/>
        <w:numPr>
          <w:ilvl w:val="0"/>
          <w:numId w:val="28"/>
        </w:numPr>
      </w:pPr>
      <w:r>
        <w:t>E</w:t>
      </w:r>
      <w:r w:rsidR="002D4309">
        <w:t>xtend the NWDAF Profile in NRF to include the</w:t>
      </w:r>
      <w:r w:rsidR="008247F2">
        <w:t xml:space="preserve"> </w:t>
      </w:r>
      <w:r w:rsidR="00EA040E">
        <w:t xml:space="preserve">new </w:t>
      </w:r>
      <w:r w:rsidR="008247F2">
        <w:t>NWDAF capabilities</w:t>
      </w:r>
      <w:r w:rsidR="00C909D3">
        <w:t xml:space="preserve"> and information (e.g. Aggregator functionality) such that the NWDAF service consumer </w:t>
      </w:r>
      <w:r w:rsidR="00C909D3" w:rsidRPr="00D11997">
        <w:t>can</w:t>
      </w:r>
      <w:r w:rsidR="00C909D3">
        <w:t xml:space="preserve"> select the preferred NWDAF in case multiple NWDAFs are returned.</w:t>
      </w:r>
    </w:p>
    <w:p w14:paraId="41A06EA5" w14:textId="56149936" w:rsidR="004D7698" w:rsidRDefault="00144D65" w:rsidP="00144D65">
      <w:pPr>
        <w:pStyle w:val="BN"/>
        <w:numPr>
          <w:ilvl w:val="0"/>
          <w:numId w:val="28"/>
        </w:numPr>
      </w:pPr>
      <w:r>
        <w:t xml:space="preserve">Specify the </w:t>
      </w:r>
      <w:r w:rsidR="004D7698">
        <w:t>capability</w:t>
      </w:r>
      <w:r>
        <w:t xml:space="preserve"> for NWDAFs to</w:t>
      </w:r>
      <w:r w:rsidR="004D7698">
        <w:t xml:space="preserve"> support the aggregation of Analytics.</w:t>
      </w:r>
    </w:p>
    <w:p w14:paraId="42C18822" w14:textId="7415499C" w:rsidR="004D7698" w:rsidRDefault="007847A0" w:rsidP="00144D65">
      <w:pPr>
        <w:pStyle w:val="BN"/>
        <w:numPr>
          <w:ilvl w:val="0"/>
          <w:numId w:val="28"/>
        </w:numPr>
      </w:pPr>
      <w:r>
        <w:t>S</w:t>
      </w:r>
      <w:r w:rsidR="004D7698">
        <w:t xml:space="preserve">upport the exchange of analytics metadata </w:t>
      </w:r>
      <w:r w:rsidR="004D7698" w:rsidRPr="004D7698">
        <w:t>between NWDAFs</w:t>
      </w:r>
      <w:r w:rsidR="004D7698">
        <w:t xml:space="preserve"> required for the aggregation of Output Analytics.</w:t>
      </w:r>
    </w:p>
    <w:p w14:paraId="57AD82B0" w14:textId="3B86B90A" w:rsidR="008247F2" w:rsidRDefault="008247F2" w:rsidP="00144D65">
      <w:pPr>
        <w:pStyle w:val="BN"/>
        <w:numPr>
          <w:ilvl w:val="0"/>
          <w:numId w:val="28"/>
        </w:numPr>
      </w:pPr>
      <w:r>
        <w:t xml:space="preserve">NWDAFs </w:t>
      </w:r>
      <w:r w:rsidR="00ED0E1E">
        <w:t xml:space="preserve">use the discovery mechanism </w:t>
      </w:r>
      <w:r w:rsidR="00EA040E">
        <w:t xml:space="preserve">from NRF </w:t>
      </w:r>
      <w:r w:rsidR="00ED0E1E">
        <w:t xml:space="preserve">as defined in clause 6.3.13, TS 23.501 [x] to identify other NWDAFs with certain capabilities (e.g. Analytics aggregation) and </w:t>
      </w:r>
      <w:r w:rsidR="003F0894">
        <w:t xml:space="preserve">covering </w:t>
      </w:r>
      <w:r w:rsidR="00ED0E1E">
        <w:t xml:space="preserve">certain area of interest (e.g. providing data / analytics </w:t>
      </w:r>
      <w:r w:rsidR="003F0894">
        <w:t>for specific TAI(s)</w:t>
      </w:r>
      <w:r w:rsidR="00EA040E">
        <w:t>)</w:t>
      </w:r>
      <w:r w:rsidR="00CB1723">
        <w:t>.</w:t>
      </w:r>
    </w:p>
    <w:p w14:paraId="63F26851" w14:textId="77777777" w:rsidR="000B147A" w:rsidRDefault="00960298" w:rsidP="0083078C">
      <w:pPr>
        <w:pStyle w:val="BN"/>
        <w:numPr>
          <w:ilvl w:val="0"/>
          <w:numId w:val="28"/>
        </w:numPr>
      </w:pPr>
      <w:r>
        <w:t>A</w:t>
      </w:r>
      <w:r w:rsidR="00D11997">
        <w:t>void changes on the NWDAF service consumer (other than an</w:t>
      </w:r>
      <w:r w:rsidR="004D7698">
        <w:t>other</w:t>
      </w:r>
      <w:r w:rsidR="00D11997">
        <w:t xml:space="preserve"> NWDAF) beyond the change in </w:t>
      </w:r>
      <w:r w:rsidR="00144D65">
        <w:t>principle</w:t>
      </w:r>
      <w:r w:rsidR="00D11997">
        <w:t xml:space="preserve"> </w:t>
      </w:r>
      <w:r w:rsidR="00144D65" w:rsidRPr="000B147A">
        <w:rPr>
          <w:highlight w:val="yellow"/>
        </w:rPr>
        <w:t>b)</w:t>
      </w:r>
      <w:r w:rsidR="004D7698">
        <w:t>.</w:t>
      </w:r>
    </w:p>
    <w:p w14:paraId="3363AC58" w14:textId="6598C57D" w:rsidR="00EE7650" w:rsidRDefault="000B147A" w:rsidP="0083078C">
      <w:pPr>
        <w:pStyle w:val="BN"/>
        <w:numPr>
          <w:ilvl w:val="0"/>
          <w:numId w:val="28"/>
        </w:numPr>
      </w:pPr>
      <w:r>
        <w:t>M</w:t>
      </w:r>
      <w:r w:rsidRPr="00DC69F4">
        <w:t xml:space="preserve">aintain </w:t>
      </w:r>
      <w:r>
        <w:t>the NRF behaviour of Rel-16, e.g., do not change the discovery mechanism provided by NRF.</w:t>
      </w:r>
    </w:p>
    <w:p w14:paraId="30DD32FD" w14:textId="77777777" w:rsidR="000B147A" w:rsidRPr="00144D65" w:rsidRDefault="000B147A" w:rsidP="000B147A">
      <w:pPr>
        <w:pStyle w:val="BN"/>
        <w:numPr>
          <w:ilvl w:val="0"/>
          <w:numId w:val="0"/>
        </w:numPr>
      </w:pPr>
    </w:p>
    <w:p w14:paraId="06B8DD82" w14:textId="66179973" w:rsidR="000929DD" w:rsidRDefault="00EE7650" w:rsidP="00EE7650">
      <w:pPr>
        <w:pStyle w:val="Heading3"/>
      </w:pPr>
      <w:r>
        <w:lastRenderedPageBreak/>
        <w:t>8.2.2</w:t>
      </w:r>
      <w:r>
        <w:tab/>
      </w:r>
      <w:r w:rsidR="007847A0">
        <w:t>R</w:t>
      </w:r>
      <w:r>
        <w:t>e-selection of NWDAF</w:t>
      </w:r>
      <w:r w:rsidR="007847A0">
        <w:t xml:space="preserve"> (category</w:t>
      </w:r>
      <w:r w:rsidR="00144D65">
        <w:t xml:space="preserve"> </w:t>
      </w:r>
      <w:r w:rsidR="007847A0">
        <w:t>#2)</w:t>
      </w:r>
    </w:p>
    <w:p w14:paraId="3EB023BA" w14:textId="697C1E09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>Editor's Note: placeholder for conclusions/recommendations related to</w:t>
      </w:r>
      <w:r w:rsidR="00DD5D59">
        <w:rPr>
          <w:color w:val="FF0000"/>
        </w:rPr>
        <w:t xml:space="preserve"> category</w:t>
      </w:r>
      <w:r w:rsidRPr="00EE7650">
        <w:rPr>
          <w:color w:val="FF0000"/>
        </w:rPr>
        <w:t xml:space="preserve"> "re-selection of NWDAF"</w:t>
      </w:r>
    </w:p>
    <w:p w14:paraId="328CEA06" w14:textId="3266BC86" w:rsidR="00EE7650" w:rsidRDefault="00EE7650" w:rsidP="00EE7650">
      <w:pPr>
        <w:pStyle w:val="Heading3"/>
      </w:pPr>
      <w:r>
        <w:t>8.2.3</w:t>
      </w:r>
      <w:r>
        <w:tab/>
      </w:r>
      <w:r w:rsidR="007847A0">
        <w:t>S</w:t>
      </w:r>
      <w:r>
        <w:t>pecific aspects of NWDAF interactions</w:t>
      </w:r>
      <w:r w:rsidR="007847A0">
        <w:t xml:space="preserve"> (category</w:t>
      </w:r>
      <w:r w:rsidR="00144D65">
        <w:t xml:space="preserve"> </w:t>
      </w:r>
      <w:r w:rsidR="007847A0">
        <w:t>#3)</w:t>
      </w:r>
    </w:p>
    <w:p w14:paraId="03F53B32" w14:textId="10F84990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 w:rsidR="00DD5D59">
        <w:rPr>
          <w:color w:val="FF0000"/>
        </w:rPr>
        <w:t xml:space="preserve">category </w:t>
      </w:r>
      <w:r w:rsidRPr="00EE7650">
        <w:rPr>
          <w:color w:val="FF0000"/>
        </w:rPr>
        <w:t>"specific aspects of NWDAF interactions"</w:t>
      </w:r>
    </w:p>
    <w:p w14:paraId="61B6092A" w14:textId="77777777" w:rsidR="000929DD" w:rsidRDefault="000929DD" w:rsidP="00F45566"/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6CC2D" w14:textId="77777777" w:rsidR="00D15EE9" w:rsidRDefault="00D15EE9">
      <w:r>
        <w:separator/>
      </w:r>
    </w:p>
  </w:endnote>
  <w:endnote w:type="continuationSeparator" w:id="0">
    <w:p w14:paraId="1E1378E8" w14:textId="77777777" w:rsidR="00D15EE9" w:rsidRDefault="00D15EE9">
      <w:r>
        <w:continuationSeparator/>
      </w:r>
    </w:p>
  </w:endnote>
  <w:endnote w:type="continuationNotice" w:id="1">
    <w:p w14:paraId="0E68DAD4" w14:textId="77777777" w:rsidR="00D15EE9" w:rsidRDefault="00D15E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D15EE9" w:rsidRDefault="00D15EE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D15EE9" w:rsidRDefault="00D15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146F1" w14:textId="77777777" w:rsidR="00D15EE9" w:rsidRDefault="00D15EE9">
      <w:r>
        <w:separator/>
      </w:r>
    </w:p>
  </w:footnote>
  <w:footnote w:type="continuationSeparator" w:id="0">
    <w:p w14:paraId="0401894B" w14:textId="77777777" w:rsidR="00D15EE9" w:rsidRDefault="00D15EE9">
      <w:r>
        <w:continuationSeparator/>
      </w:r>
    </w:p>
  </w:footnote>
  <w:footnote w:type="continuationNotice" w:id="1">
    <w:p w14:paraId="7F7DE43F" w14:textId="77777777" w:rsidR="00D15EE9" w:rsidRDefault="00D15E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F80302"/>
    <w:multiLevelType w:val="hybridMultilevel"/>
    <w:tmpl w:val="01465132"/>
    <w:lvl w:ilvl="0" w:tplc="0809000F">
      <w:start w:val="1"/>
      <w:numFmt w:val="decimal"/>
      <w:lvlText w:val="%1."/>
      <w:lvlJc w:val="left"/>
      <w:pPr>
        <w:tabs>
          <w:tab w:val="num" w:pos="4422"/>
        </w:tabs>
        <w:ind w:left="4422" w:hanging="453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3"/>
  </w:num>
  <w:num w:numId="5">
    <w:abstractNumId w:val="13"/>
  </w:num>
  <w:num w:numId="6">
    <w:abstractNumId w:val="14"/>
  </w:num>
  <w:num w:numId="7">
    <w:abstractNumId w:val="5"/>
  </w:num>
  <w:num w:numId="8">
    <w:abstractNumId w:val="23"/>
  </w:num>
  <w:num w:numId="9">
    <w:abstractNumId w:val="4"/>
  </w:num>
  <w:num w:numId="10">
    <w:abstractNumId w:val="15"/>
  </w:num>
  <w:num w:numId="11">
    <w:abstractNumId w:val="10"/>
  </w:num>
  <w:num w:numId="12">
    <w:abstractNumId w:val="22"/>
  </w:num>
  <w:num w:numId="13">
    <w:abstractNumId w:val="24"/>
  </w:num>
  <w:num w:numId="14">
    <w:abstractNumId w:val="19"/>
  </w:num>
  <w:num w:numId="15">
    <w:abstractNumId w:val="21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20"/>
  </w:num>
  <w:num w:numId="20">
    <w:abstractNumId w:val="5"/>
  </w:num>
  <w:num w:numId="21">
    <w:abstractNumId w:val="11"/>
  </w:num>
  <w:num w:numId="22">
    <w:abstractNumId w:val="0"/>
  </w:num>
  <w:num w:numId="23">
    <w:abstractNumId w:val="18"/>
  </w:num>
  <w:num w:numId="24">
    <w:abstractNumId w:val="25"/>
  </w:num>
  <w:num w:numId="25">
    <w:abstractNumId w:val="12"/>
  </w:num>
  <w:num w:numId="26">
    <w:abstractNumId w:val="7"/>
  </w:num>
  <w:num w:numId="27">
    <w:abstractNumId w:val="9"/>
  </w:num>
  <w:num w:numId="28">
    <w:abstractNumId w:val="8"/>
  </w:num>
  <w:num w:numId="29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47A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65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927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18D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B53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2E54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E7C"/>
    <w:rsid w:val="00483309"/>
    <w:rsid w:val="00483394"/>
    <w:rsid w:val="00483B64"/>
    <w:rsid w:val="00483FB3"/>
    <w:rsid w:val="004844E6"/>
    <w:rsid w:val="00484A6E"/>
    <w:rsid w:val="004857F4"/>
    <w:rsid w:val="00486CAC"/>
    <w:rsid w:val="004876CE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9E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7A0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1AC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5D4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298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911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084C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49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09D3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6D4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9F4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D59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59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2B59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02B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02B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2B5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02B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2B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2B59"/>
    <w:pPr>
      <w:outlineLvl w:val="5"/>
    </w:pPr>
  </w:style>
  <w:style w:type="paragraph" w:styleId="Heading7">
    <w:name w:val="heading 7"/>
    <w:basedOn w:val="H6"/>
    <w:next w:val="Normal"/>
    <w:qFormat/>
    <w:rsid w:val="00F02B59"/>
    <w:pPr>
      <w:outlineLvl w:val="6"/>
    </w:pPr>
  </w:style>
  <w:style w:type="paragraph" w:styleId="Heading8">
    <w:name w:val="heading 8"/>
    <w:basedOn w:val="Heading1"/>
    <w:next w:val="Normal"/>
    <w:qFormat/>
    <w:rsid w:val="00F02B5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2B5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02B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2B59"/>
  </w:style>
  <w:style w:type="paragraph" w:styleId="TOC8">
    <w:name w:val="toc 8"/>
    <w:basedOn w:val="TOC1"/>
    <w:uiPriority w:val="39"/>
    <w:rsid w:val="00F02B5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02B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F02B5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F02B59"/>
    <w:pPr>
      <w:ind w:left="1701" w:hanging="1701"/>
    </w:pPr>
  </w:style>
  <w:style w:type="paragraph" w:styleId="TOC4">
    <w:name w:val="toc 4"/>
    <w:basedOn w:val="TOC3"/>
    <w:rsid w:val="00F02B59"/>
    <w:pPr>
      <w:ind w:left="1418" w:hanging="1418"/>
    </w:pPr>
  </w:style>
  <w:style w:type="paragraph" w:styleId="TOC3">
    <w:name w:val="toc 3"/>
    <w:basedOn w:val="TOC2"/>
    <w:rsid w:val="00F02B59"/>
    <w:pPr>
      <w:ind w:left="1134" w:hanging="1134"/>
    </w:pPr>
  </w:style>
  <w:style w:type="paragraph" w:styleId="TOC2">
    <w:name w:val="toc 2"/>
    <w:basedOn w:val="TOC1"/>
    <w:uiPriority w:val="39"/>
    <w:rsid w:val="00F02B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578C8"/>
    <w:pPr>
      <w:ind w:left="284"/>
    </w:pPr>
  </w:style>
  <w:style w:type="paragraph" w:styleId="Index1">
    <w:name w:val="index 1"/>
    <w:basedOn w:val="Normal"/>
    <w:rsid w:val="005578C8"/>
    <w:pPr>
      <w:keepLines/>
    </w:pPr>
  </w:style>
  <w:style w:type="paragraph" w:customStyle="1" w:styleId="ZH">
    <w:name w:val="ZH"/>
    <w:rsid w:val="00F02B59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02B59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02B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57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02B59"/>
    <w:rPr>
      <w:b/>
    </w:rPr>
  </w:style>
  <w:style w:type="paragraph" w:customStyle="1" w:styleId="TAC">
    <w:name w:val="TAC"/>
    <w:basedOn w:val="TAL"/>
    <w:link w:val="TACChar"/>
    <w:rsid w:val="00F02B59"/>
    <w:pPr>
      <w:jc w:val="center"/>
    </w:pPr>
  </w:style>
  <w:style w:type="paragraph" w:customStyle="1" w:styleId="TF">
    <w:name w:val="TF"/>
    <w:aliases w:val="left"/>
    <w:basedOn w:val="TH"/>
    <w:link w:val="TFChar"/>
    <w:rsid w:val="00F02B5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02B59"/>
    <w:pPr>
      <w:keepLines/>
      <w:ind w:left="1135" w:hanging="851"/>
    </w:pPr>
  </w:style>
  <w:style w:type="paragraph" w:styleId="TOC9">
    <w:name w:val="toc 9"/>
    <w:basedOn w:val="TOC8"/>
    <w:uiPriority w:val="39"/>
    <w:rsid w:val="00F02B59"/>
    <w:pPr>
      <w:ind w:left="1418" w:hanging="1418"/>
    </w:pPr>
  </w:style>
  <w:style w:type="paragraph" w:customStyle="1" w:styleId="EX">
    <w:name w:val="EX"/>
    <w:basedOn w:val="Normal"/>
    <w:link w:val="EXChar"/>
    <w:rsid w:val="00F02B59"/>
    <w:pPr>
      <w:keepLines/>
      <w:ind w:left="1702" w:hanging="1418"/>
    </w:pPr>
  </w:style>
  <w:style w:type="paragraph" w:customStyle="1" w:styleId="FP">
    <w:name w:val="FP"/>
    <w:basedOn w:val="Normal"/>
    <w:rsid w:val="00F02B59"/>
    <w:pPr>
      <w:spacing w:after="0"/>
    </w:pPr>
  </w:style>
  <w:style w:type="paragraph" w:customStyle="1" w:styleId="LD">
    <w:name w:val="LD"/>
    <w:rsid w:val="00F02B59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F02B59"/>
    <w:pPr>
      <w:spacing w:after="0"/>
    </w:pPr>
  </w:style>
  <w:style w:type="paragraph" w:customStyle="1" w:styleId="EW">
    <w:name w:val="EW"/>
    <w:basedOn w:val="EX"/>
    <w:rsid w:val="00F02B59"/>
    <w:pPr>
      <w:spacing w:after="0"/>
    </w:pPr>
  </w:style>
  <w:style w:type="paragraph" w:styleId="TOC6">
    <w:name w:val="toc 6"/>
    <w:basedOn w:val="TOC5"/>
    <w:next w:val="Normal"/>
    <w:rsid w:val="00F02B59"/>
    <w:pPr>
      <w:ind w:left="1985" w:hanging="1985"/>
    </w:pPr>
  </w:style>
  <w:style w:type="paragraph" w:styleId="TOC7">
    <w:name w:val="toc 7"/>
    <w:basedOn w:val="TOC6"/>
    <w:next w:val="Normal"/>
    <w:rsid w:val="00F02B59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F02B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02B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2B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02B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02B59"/>
    <w:pPr>
      <w:jc w:val="right"/>
    </w:pPr>
  </w:style>
  <w:style w:type="paragraph" w:customStyle="1" w:styleId="H6">
    <w:name w:val="H6"/>
    <w:basedOn w:val="Heading5"/>
    <w:next w:val="Normal"/>
    <w:rsid w:val="00F02B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02B59"/>
    <w:pPr>
      <w:ind w:left="851" w:hanging="851"/>
    </w:pPr>
  </w:style>
  <w:style w:type="paragraph" w:customStyle="1" w:styleId="TAL">
    <w:name w:val="TAL"/>
    <w:basedOn w:val="Normal"/>
    <w:link w:val="TALCar"/>
    <w:rsid w:val="00F02B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02B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F02B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F02B59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F02B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F02B59"/>
    <w:pPr>
      <w:framePr w:wrap="notBeside" w:y="16161"/>
    </w:pPr>
  </w:style>
  <w:style w:type="character" w:customStyle="1" w:styleId="ZGSM">
    <w:name w:val="ZGSM"/>
    <w:rsid w:val="00F02B59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F02B59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F02B59"/>
    <w:rPr>
      <w:color w:val="FF0000"/>
    </w:rPr>
  </w:style>
  <w:style w:type="paragraph" w:styleId="List">
    <w:name w:val="List"/>
    <w:basedOn w:val="Normal"/>
    <w:qFormat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F02B59"/>
    <w:pPr>
      <w:ind w:left="568" w:hanging="284"/>
    </w:pPr>
  </w:style>
  <w:style w:type="paragraph" w:customStyle="1" w:styleId="B20">
    <w:name w:val="B2"/>
    <w:basedOn w:val="Normal"/>
    <w:link w:val="B2Char"/>
    <w:rsid w:val="00F02B59"/>
    <w:pPr>
      <w:ind w:left="851" w:hanging="284"/>
    </w:pPr>
  </w:style>
  <w:style w:type="paragraph" w:customStyle="1" w:styleId="B30">
    <w:name w:val="B3"/>
    <w:basedOn w:val="Normal"/>
    <w:link w:val="B3Char2"/>
    <w:rsid w:val="00F02B59"/>
    <w:pPr>
      <w:ind w:left="1135" w:hanging="284"/>
    </w:pPr>
  </w:style>
  <w:style w:type="paragraph" w:customStyle="1" w:styleId="B4">
    <w:name w:val="B4"/>
    <w:basedOn w:val="Normal"/>
    <w:rsid w:val="00F02B59"/>
    <w:pPr>
      <w:ind w:left="1418" w:hanging="284"/>
    </w:pPr>
  </w:style>
  <w:style w:type="paragraph" w:customStyle="1" w:styleId="B5">
    <w:name w:val="B5"/>
    <w:basedOn w:val="Normal"/>
    <w:rsid w:val="00F02B59"/>
    <w:pPr>
      <w:ind w:left="1702" w:hanging="284"/>
    </w:pPr>
  </w:style>
  <w:style w:type="paragraph" w:styleId="Footer">
    <w:name w:val="footer"/>
    <w:basedOn w:val="Header"/>
    <w:link w:val="FooterChar"/>
    <w:rsid w:val="00F02B59"/>
    <w:pPr>
      <w:jc w:val="center"/>
    </w:pPr>
    <w:rPr>
      <w:i/>
    </w:rPr>
  </w:style>
  <w:style w:type="paragraph" w:customStyle="1" w:styleId="ZTD">
    <w:name w:val="ZTD"/>
    <w:basedOn w:val="ZB"/>
    <w:rsid w:val="00F02B5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F02B59"/>
    <w:rPr>
      <w:color w:val="0563C1" w:themeColor="hyperlink"/>
      <w:u w:val="single"/>
    </w:rPr>
  </w:style>
  <w:style w:type="character" w:styleId="CommentReference">
    <w:name w:val="annotation reference"/>
    <w:semiHidden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basedOn w:val="DefaultParagraphFont"/>
    <w:rsid w:val="00F02B5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F02B59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F02B59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F02B59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F02B59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BalloonTextChar">
    <w:name w:val="Balloon Text Char"/>
    <w:link w:val="BalloonText"/>
    <w:rsid w:val="00F02B5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Strong">
    <w:name w:val="Strong"/>
    <w:uiPriority w:val="22"/>
    <w:qFormat/>
    <w:rsid w:val="00DA19CB"/>
    <w:rPr>
      <w:b/>
      <w:bCs/>
    </w:rPr>
  </w:style>
  <w:style w:type="character" w:styleId="Emphasis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ListNumber4">
    <w:name w:val="List Number 4"/>
    <w:basedOn w:val="Normal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Index8">
    <w:name w:val="index 8"/>
    <w:basedOn w:val="Normal"/>
    <w:next w:val="Normal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Normal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Normal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TOAHeading">
    <w:name w:val="toa heading"/>
    <w:basedOn w:val="Normal"/>
    <w:next w:val="Normal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DocumentMapChar">
    <w:name w:val="Document Map Char"/>
    <w:link w:val="DocumentMap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5AIRPNAIUNRU-2028481721-3534</_dlc_DocId>
    <HideFromDelve xmlns="71c5aaf6-e6ce-465b-b873-5148d2a4c105">false</HideFromDelve>
    <_dlc_DocIdUrl xmlns="71c5aaf6-e6ce-465b-b873-5148d2a4c105">
      <Url>https://nokia.sharepoint.com/sites/c5g/e2earch/_layouts/15/DocIdRedir.aspx?ID=5AIRPNAIUNRU-2028481721-3534</Url>
      <Description>5AIRPNAIUNRU-2028481721-3534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f659f8e2-1f61-4f73-8f5e-1b768c00d15a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8B9355A-6A39-4B46-BF95-5AE345501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3</TotalTime>
  <Pages>2</Pages>
  <Words>323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Nokia</cp:lastModifiedBy>
  <cp:revision>8</cp:revision>
  <cp:lastPrinted>2019-01-14T16:23:00Z</cp:lastPrinted>
  <dcterms:created xsi:type="dcterms:W3CDTF">2020-10-02T09:00:00Z</dcterms:created>
  <dcterms:modified xsi:type="dcterms:W3CDTF">2020-10-02T13:42:00Z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98361460-e145-4104-b03c-b8556973e71d</vt:lpwstr>
  </property>
</Properties>
</file>